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CC" w:rsidRDefault="00CF26CC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4</w:t>
      </w:r>
    </w:p>
    <w:p w:rsidR="00CF26CC" w:rsidRDefault="00CF26CC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中国邮政储蓄银行生源地信用助学贷款</w:t>
      </w:r>
    </w:p>
    <w:p w:rsidR="00CF26CC" w:rsidRDefault="00CF26CC">
      <w:pPr>
        <w:spacing w:line="54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申请流程图</w:t>
      </w:r>
    </w:p>
    <w:p w:rsidR="00CF26CC" w:rsidRDefault="00CF26CC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5pt;margin-top:11.1pt;width:2in;height:2in;z-index:251657216;mso-wrap-style:none" o:gfxdata="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iObDfW&#10;AAAACQEAAA8AAAAAAAAAAQAgAAAAIgAAAGRycy9kb3ducmV2LnhtbFBLAQIUABQAAAAIAIdO4kCx&#10;0ZyTlAIAAAIFAAAOAAAAAAAAAAEAIAAAACUBAABkcnMvZTJvRG9jLnhtbFBLBQYAAAAABgAGAFkB&#10;AAArBgAAAAA=&#10;" filled="f" stroked="f" strokeweight=".5pt">
            <v:textbox style="mso-fit-shape-to-text:t">
              <w:txbxContent>
                <w:p w:rsidR="00CF26CC" w:rsidRDefault="00CF26CC">
                  <w:pPr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一、首次申请</w:t>
                  </w:r>
                </w:p>
              </w:txbxContent>
            </v:textbox>
          </v:shape>
        </w:pict>
      </w:r>
    </w:p>
    <w:p w:rsidR="00CF26CC" w:rsidRDefault="00CF26CC">
      <w:pPr>
        <w:jc w:val="center"/>
      </w:pPr>
    </w:p>
    <w:p w:rsidR="00CF26CC" w:rsidRDefault="00CF26CC">
      <w:r>
        <w:rPr>
          <w:noProof/>
        </w:rPr>
        <w:pict>
          <v:group id="_x0000_s1027" style="position:absolute;left:0;text-align:left;margin-left:-24.7pt;margin-top:11.7pt;width:458.65pt;height:68.45pt;z-index:251655168" coordorigin="2627,3002" coordsize="9669,1369" o:gfxdata="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">
            <v:group id="_x0000_s1028" style="position:absolute;left:4312;top:3002;width:7984;height:1369" coordorigin="3334,2923" coordsize="8469,1369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<v:group id="_x0000_s1029" style="position:absolute;left:3334;top:2942;width:1327;height:1350" coordorigin="3334,2942" coordsize="1327,1350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<v:roundrect id="_x0000_s1030" style="position:absolute;left:3334;top:2942;width:1327;height:1350;v-text-anchor:middle" arcsize="10923f" o:gfxdata="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NzMuvQAA&#10;ANoAAAAPAAAAAAAAAAEAIAAAACIAAABkcnMvZG93bnJldi54bWxQSwECFAAUAAAACACHTuJAMy8F&#10;njsAAAA5AAAAEAAAAAAAAAABACAAAAAMAQAAZHJzL3NoYXBleG1sLnhtbFBLBQYAAAAABgAGAFsB&#10;AAC2AwAAAAA=&#10;" fillcolor="#fbe5d6" strokecolor="#41719c" strokeweight="1pt">
                  <v:stroke joinstyle="miter"/>
                </v:roundrect>
                <v:shape id="_x0000_s1031" type="#_x0000_t202" style="position:absolute;left:3385;top:3081;width:1196;height:1073" o:gfxdata="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EGzD74A&#10;AADaAAAADwAAAAAAAAABACAAAAAiAAAAZHJzL2Rvd25yZXYueG1sUEsBAhQAFAAAAAgAh07iQDMv&#10;BZ47AAAAOQAAABAAAAAAAAAAAQAgAAAADQEAAGRycy9zaGFwZXhtbC54bWxQSwUGAAAAAAYABgBb&#10;AQAAtwMAAAAA&#10;" fillcolor="#fbe5d6" stroked="f" strokeweight=".5pt">
                  <v:textbox>
                    <w:txbxContent>
                      <w:p w:rsidR="00CF26CC" w:rsidRDefault="00CF26C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线上正式申请、签约</w:t>
                        </w:r>
                      </w:p>
                    </w:txbxContent>
                  </v:textbox>
                </v:shape>
              </v:group>
              <v:group id="_x0000_s1032" style="position:absolute;left:6498;top:2927;width:1722;height:1350" coordorigin="6520,2927" coordsize="1722,135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3" type="#_x0000_t13" style="position:absolute;left:6520;top:3355;width:358;height:508;v-text-anchor:middle" o:gfxdata="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xxWe8AAAA&#10;2wAAAA8AAAAAAAAAAQAgAAAAIgAAAGRycy9kb3ducmV2LnhtbFBLAQIUABQAAAAIAIdO4kAzLwWe&#10;OwAAADkAAAAQAAAAAAAAAAEAIAAAAAsBAABkcnMvc2hhcGV4bWwueG1sUEsFBgAAAAAGAAYAWwEA&#10;ALUDAAAAAA==&#10;" adj="10800" fillcolor="#5b9bd5" strokecolor="#41719c" strokeweight="1pt"/>
                <v:roundrect id="_x0000_s1034" style="position:absolute;left:6916;top:2927;width:1327;height:1350;v-text-anchor:middle" arcsize="10923f" o:gfxdata="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B/+fC2AAAA2wAAAA8A&#10;AAAAAAAAAQAgAAAAIgAAAGRycy9kb3ducmV2LnhtbFBLAQIUABQAAAAIAIdO4kAzLwWeOwAAADkA&#10;AAAQAAAAAAAAAAEAIAAAAAUBAABkcnMvc2hhcGV4bWwueG1sUEsFBgAAAAAGAAYAWwEAAK8DAAAA&#10;AA==&#10;" fillcolor="#fbe5d6" strokecolor="#41719c" strokeweight="1pt">
                  <v:stroke joinstyle="miter"/>
                </v:roundrect>
                <v:shape id="_x0000_s1035" type="#_x0000_t202" style="position:absolute;left:6998;top:3116;width:1164;height:1025" o:gfxdata="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LuBRa/&#10;AAAA2wAAAA8AAAAAAAAAAQAgAAAAIgAAAGRycy9kb3ducmV2LnhtbFBLAQIUABQAAAAIAIdO4kAz&#10;LwWeOwAAADkAAAAQAAAAAAAAAAEAIAAAAA4BAABkcnMvc2hhcGV4bWwueG1sUEsFBgAAAAAGAAYA&#10;WwEAALgDAAAAAA==&#10;" fillcolor="#fbe5d6" stroked="f" strokeweight=".5pt">
                  <v:textbox>
                    <w:txbxContent>
                      <w:p w:rsidR="00CF26CC" w:rsidRDefault="00CF26C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银行、保险线上审批</w:t>
                        </w:r>
                      </w:p>
                    </w:txbxContent>
                  </v:textbox>
                </v:shape>
              </v:group>
              <v:group id="_x0000_s1036" style="position:absolute;left:8289;top:2925;width:1723;height:1350" coordorigin="8289,2925" coordsize="1723,1350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<v:shape id="_x0000_s1037" type="#_x0000_t13" style="position:absolute;left:8289;top:3353;width:358;height:508;v-text-anchor:middle" o:gfxdata="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HgyNb4A&#10;AADbAAAADwAAAAAAAAABACAAAAAiAAAAZHJzL2Rvd25yZXYueG1sUEsBAhQAFAAAAAgAh07iQDMv&#10;BZ47AAAAOQAAABAAAAAAAAAAAQAgAAAADQEAAGRycy9zaGFwZXhtbC54bWxQSwUGAAAAAAYABgBb&#10;AQAAtwMAAAAA&#10;" adj="10800" fillcolor="#5b9bd5" strokecolor="#41719c" strokeweight="1pt"/>
                <v:roundrect id="_x0000_s1038" style="position:absolute;left:8685;top:2925;width:1327;height:1350;v-text-anchor:middle" arcsize="10923f" o:gfxdata="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HgbYK2AAAA2wAAAA8A&#10;AAAAAAAAAQAgAAAAIgAAAGRycy9kb3ducmV2LnhtbFBLAQIUABQAAAAIAIdO4kAzLwWeOwAAADkA&#10;AAAQAAAAAAAAAAEAIAAAAAUBAABkcnMvc2hhcGV4bWwueG1sUEsFBgAAAAAGAAYAWwEAAK8DAAAA&#10;AA==&#10;" fillcolor="#fbe5d6" strokecolor="#41719c" strokeweight="1pt">
                  <v:stroke joinstyle="miter"/>
                </v:roundrect>
                <v:shape id="_x0000_s1039" type="#_x0000_t202" style="position:absolute;left:8768;top:3263;width:1164;height:816" o:gfxdata="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0w628AAAA&#10;2wAAAA8AAAAAAAAAAQAgAAAAIgAAAGRycy9kb3ducmV2LnhtbFBLAQIUABQAAAAIAIdO4kAzLwWe&#10;OwAAADkAAAAQAAAAAAAAAAEAIAAAAAsBAABkcnMvc2hhcGV4bWwueG1sUEsFBgAAAAAGAAYAWwEA&#10;ALUDAAAAAA==&#10;" fillcolor="#fbe5d6" stroked="f" strokeweight=".5pt">
                  <v:textbox>
                    <w:txbxContent>
                      <w:p w:rsidR="00CF26CC" w:rsidRDefault="00CF26C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高校确认</w:t>
                        </w:r>
                      </w:p>
                    </w:txbxContent>
                  </v:textbox>
                </v:shape>
              </v:group>
              <v:group id="_x0000_s1040" style="position:absolute;left:10080;top:2923;width:1723;height:1350" coordorigin="10091,2923" coordsize="1723,1350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<v:shape id="_x0000_s1041" type="#_x0000_t13" style="position:absolute;left:10091;top:3351;width:358;height:508;v-text-anchor:middle" o:gfxdata="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MD5Gt&#10;wAAAANsAAAAPAAAAAAAAAAEAIAAAACIAAABkcnMvZG93bnJldi54bWxQSwECFAAUAAAACACHTuJA&#10;My8FnjsAAAA5AAAAEAAAAAAAAAABACAAAAAPAQAAZHJzL3NoYXBleG1sLnhtbFBLBQYAAAAABgAG&#10;AFsBAAC5AwAAAAA=&#10;" adj="10800" fillcolor="#5b9bd5" strokecolor="#41719c" strokeweight="1pt"/>
                <v:roundrect id="_x0000_s1042" style="position:absolute;left:10487;top:2923;width:1327;height:1350;v-text-anchor:middle" arcsize="10923f" o:gfxdata="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Sg1TrsAAADb&#10;AAAADwAAAAAAAAABACAAAAAiAAAAZHJzL2Rvd25yZXYueG1sUEsBAhQAFAAAAAgAh07iQDMvBZ47&#10;AAAAOQAAABAAAAAAAAAAAQAgAAAACgEAAGRycy9zaGFwZXhtbC54bWxQSwUGAAAAAAYABgBbAQAA&#10;tAMAAAAA&#10;" fillcolor="#fbe5d6" strokecolor="#41719c" strokeweight="1pt">
                  <v:stroke joinstyle="miter"/>
                </v:roundrect>
                <v:shape id="_x0000_s1043" type="#_x0000_t202" style="position:absolute;left:10570;top:3190;width:1164;height:763" o:gfxdata="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iZd2r4A&#10;AADbAAAADwAAAAAAAAABACAAAAAiAAAAZHJzL2Rvd25yZXYueG1sUEsBAhQAFAAAAAgAh07iQDMv&#10;BZ47AAAAOQAAABAAAAAAAAAAAQAgAAAADQEAAGRycy9zaGFwZXhtbC54bWxQSwUGAAAAAAYABgBb&#10;AQAAtwMAAAAA&#10;" fillcolor="#fbe5d6" stroked="f" strokeweight=".5pt">
                  <v:textbox>
                    <w:txbxContent>
                      <w:p w:rsidR="00CF26CC" w:rsidRDefault="00CF26C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银行放款</w:t>
                        </w:r>
                      </w:p>
                    </w:txbxContent>
                  </v:textbox>
                </v:shape>
              </v:group>
              <v:group id="_x0000_s1044" style="position:absolute;left:4718;top:2940;width:1722;height:1350" coordorigin="4718,2940" coordsize="1722,1350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<v:shape id="_x0000_s1045" type="#_x0000_t13" style="position:absolute;left:4718;top:3368;width:358;height:508;v-text-anchor:middle" o:gfxdata="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8jBZ+8AAAA&#10;2gAAAA8AAAAAAAAAAQAgAAAAIgAAAGRycy9kb3ducmV2LnhtbFBLAQIUABQAAAAIAIdO4kAzLwWe&#10;OwAAADkAAAAQAAAAAAAAAAEAIAAAAAsBAABkcnMvc2hhcGV4bWwueG1sUEsFBgAAAAAGAAYAWwEA&#10;ALUDAAAAAA==&#10;" adj="10800" fillcolor="#5b9bd5" strokecolor="#41719c" strokeweight="1pt"/>
                <v:roundrect id="_x0000_s1046" style="position:absolute;left:5114;top:2940;width:1327;height:1350;v-text-anchor:middle" arcsize="10923f" o:gfxdata="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DaxB+8AAAA&#10;2wAAAA8AAAAAAAAAAQAgAAAAIgAAAGRycy9kb3ducmV2LnhtbFBLAQIUABQAAAAIAIdO4kAzLwWe&#10;OwAAADkAAAAQAAAAAAAAAAEAIAAAAAsBAABkcnMvc2hhcGV4bWwueG1sUEsFBgAAAAAGAAYAWwEA&#10;ALUDAAAAAA==&#10;" fillcolor="#fbe5d6" strokecolor="#41719c" strokeweight="1pt">
                  <v:stroke joinstyle="miter"/>
                </v:roundrect>
                <v:shape id="_x0000_s1047" type="#_x0000_t202" style="position:absolute;left:5196;top:3229;width:1164;height:808" o:gfxdata="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oNgNb4A&#10;AADbAAAADwAAAAAAAAABACAAAAAiAAAAZHJzL2Rvd25yZXYueG1sUEsBAhQAFAAAAAgAh07iQDMv&#10;BZ47AAAAOQAAABAAAAAAAAAAAQAgAAAADQEAAGRycy9zaGFwZXhtbC54bWxQSwUGAAAAAAYABgBb&#10;AQAAtwMAAAAA&#10;" fillcolor="#fbe5d6" stroked="f" strokeweight=".5pt">
                  <v:textbox>
                    <w:txbxContent>
                      <w:p w:rsidR="00CF26CC" w:rsidRDefault="00CF26C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资助中心审核</w:t>
                        </w:r>
                      </w:p>
                    </w:txbxContent>
                  </v:textbox>
                </v:shape>
              </v:group>
            </v:group>
            <v:group id="_x0000_s1048" style="position:absolute;left:2627;top:3019;width:1641;height:1350" coordorigin="2627,3019" coordsize="1641,135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<v:roundrect id="_x0000_s1049" style="position:absolute;left:2627;top:3019;width:1251;height:1350;v-text-anchor:middle" arcsize="10923f" o:gfxdata="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hQw1LbUAAADaAAAADwAA&#10;AAAAAAABACAAAAAiAAAAZHJzL2Rvd25yZXYueG1sUEsBAhQAFAAAAAgAh07iQDMvBZ47AAAAOQAA&#10;ABAAAAAAAAAAAQAgAAAABAEAAGRycy9zaGFwZXhtbC54bWxQSwUGAAAAAAYABgBbAQAArgMAAAAA&#10;" fillcolor="#fbe5d6" strokecolor="#41719c" strokeweight="1pt">
                <v:stroke joinstyle="miter"/>
              </v:roundrect>
              <v:shape id="_x0000_s1050" type="#_x0000_t13" style="position:absolute;left:3931;top:3445;width:337;height:508;v-text-anchor:middle" o:gfxdata="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ssydb4A&#10;AADaAAAADwAAAAAAAAABACAAAAAiAAAAZHJzL2Rvd25yZXYueG1sUEsBAhQAFAAAAAgAh07iQDMv&#10;BZ47AAAAOQAAABAAAAAAAAAAAQAgAAAADQEAAGRycy9zaGFwZXhtbC54bWxQSwUGAAAAAAYABgBb&#10;AQAAtwMAAAAA&#10;" adj="10800" fillcolor="#5b9bd5" strokecolor="#41719c" strokeweight="1pt"/>
              <v:shape id="_x0000_s1051" type="#_x0000_t202" style="position:absolute;left:2666;top:3145;width:1127;height:1073" o:gfxdata="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rUMvQAA&#10;ANoAAAAPAAAAAAAAAAEAIAAAACIAAABkcnMvZG93bnJldi54bWxQSwECFAAUAAAACACHTuJAMy8F&#10;njsAAAA5AAAAEAAAAAAAAAABACAAAAAMAQAAZHJzL3NoYXBleG1sLnhtbFBLBQYAAAAABgAGAFsB&#10;AAC2AwAAAAA=&#10;" fillcolor="#fbe5d6" stroked="f" strokeweight=".5pt">
                <v:textbox>
                  <w:txbxContent>
                    <w:p w:rsidR="00CF26CC" w:rsidRDefault="00CF26C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高中阶段预申请</w:t>
                      </w:r>
                    </w:p>
                  </w:txbxContent>
                </v:textbox>
              </v:shape>
            </v:group>
          </v:group>
        </w:pict>
      </w:r>
    </w:p>
    <w:p w:rsidR="00CF26CC" w:rsidRDefault="00CF26CC"/>
    <w:p w:rsidR="00CF26CC" w:rsidRDefault="00CF26CC"/>
    <w:p w:rsidR="00CF26CC" w:rsidRDefault="00CF26CC">
      <w:pPr>
        <w:jc w:val="left"/>
      </w:pPr>
    </w:p>
    <w:p w:rsidR="00CF26CC" w:rsidRDefault="00CF26CC">
      <w:r>
        <w:rPr>
          <w:noProof/>
        </w:rPr>
        <w:pict>
          <v:group id="_x0000_s1052" style="position:absolute;left:0;text-align:left;margin-left:-15.55pt;margin-top:11.8pt;width:438.8pt;height:181.7pt;z-index:251656192" coordorigin="3030,4501" coordsize="8776,3634" o:gfxdata="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">
            <v:shape id="_x0000_s1053" type="#_x0000_t202" style="position:absolute;left:3030;top:4501;width:1252;height:768;mso-wrap-style:none" o:gfxdata="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dIxCL4A&#10;AADbAAAADwAAAAAAAAABACAAAAAiAAAAZHJzL2Rvd25yZXYueG1sUEsBAhQAFAAAAAgAh07iQDMv&#10;BZ47AAAAOQAAABAAAAAAAAAAAQAgAAAADQEAAGRycy9zaGFwZXhtbC54bWxQSwUGAAAAAAYABgBb&#10;AQAAtwMAAAAA&#10;" filled="f" stroked="f" strokeweight=".5pt">
              <v:textbox style="mso-fit-shape-to-text:t">
                <w:txbxContent>
                  <w:p w:rsidR="00CF26CC" w:rsidRPr="00620C68" w:rsidRDefault="00CF26CC">
                    <w:pPr>
                      <w:rPr>
                        <w:b/>
                        <w:color w:val="000000"/>
                        <w:sz w:val="24"/>
                      </w:rPr>
                    </w:pPr>
                    <w:r w:rsidRPr="00620C68">
                      <w:rPr>
                        <w:rFonts w:hint="eastAsia"/>
                        <w:b/>
                        <w:color w:val="000000"/>
                        <w:sz w:val="24"/>
                      </w:rPr>
                      <w:t>注意事项</w:t>
                    </w:r>
                  </w:p>
                </w:txbxContent>
              </v:textbox>
            </v:shape>
            <v:group id="_x0000_s1054" style="position:absolute;left:3538;top:5192;width:8268;height:2943" coordorigin="3538,5192" coordsize="8268,294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<v:group id="_x0000_s1055" style="position:absolute;left:3538;top:5799;width:8269;height:2337" coordorigin="3538,5458" coordsize="8269,2337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<v:group id="_x0000_s1056" style="position:absolute;left:3557;top:5458;width:8250;height:507" coordorigin="3568,5480" coordsize="8250,507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_x0000_s1057" type="#_x0000_t176" style="position:absolute;left:3568;top:5480;width:8250;height:507;v-text-anchor:middle" o:gfxdata="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cp8y8AAAA&#10;2wAAAA8AAAAAAAAAAQAgAAAAIgAAAGRycy9kb3ducmV2LnhtbFBLAQIUABQAAAAIAIdO4kAzLwWe&#10;OwAAADkAAAAQAAAAAAAAAAEAIAAAAAsBAABkcnMvc2hhcGV4bWwueG1sUEsFBgAAAAAGAAYAWwEA&#10;ALUDAAAAAA==&#10;" fillcolor="#deebf7" strokecolor="#41719c" strokeweight="1pt"/>
                  <v:shape id="_x0000_s1058" type="#_x0000_t202" style="position:absolute;left:3653;top:5516;width:5904;height:432" o:gfxdata="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NFvAG/&#10;AAAA2wAAAA8AAAAAAAAAAQAgAAAAIgAAAGRycy9kb3ducmV2LnhtbFBLAQIUABQAAAAIAIdO4kAz&#10;LwWeOwAAADkAAAAQAAAAAAAAAAEAIAAAAA4BAABkcnMvc2hhcGV4bWwueG1sUEsFBgAAAAAGAAYA&#10;WwEAALgDAAAAAA==&#10;" fillcolor="#deebf7" stroked="f" strokeweight=".5pt">
                    <v:textbox>
                      <w:txbxContent>
                        <w:p w:rsidR="00CF26CC" w:rsidRDefault="00CF26CC">
                          <w:pPr>
                            <w:rPr>
                              <w:rFonts w:ascii="黑体" w:eastAsia="黑体" w:hAnsi="黑体" w:cs="黑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生源地信用助学贷款正式申请时间为：每年</w:t>
                          </w:r>
                          <w:r>
                            <w:rPr>
                              <w:rFonts w:ascii="宋体" w:hAnsi="宋体" w:cs="宋体"/>
                              <w:sz w:val="18"/>
                              <w:szCs w:val="18"/>
                            </w:rPr>
                            <w:t>7</w:t>
                          </w: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月</w:t>
                          </w:r>
                          <w:r>
                            <w:rPr>
                              <w:rFonts w:ascii="宋体" w:hAnsi="宋体" w:cs="宋体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日至</w:t>
                          </w:r>
                          <w:r>
                            <w:rPr>
                              <w:rFonts w:ascii="宋体" w:hAnsi="宋体" w:cs="宋体"/>
                              <w:sz w:val="18"/>
                              <w:szCs w:val="18"/>
                            </w:rPr>
                            <w:t>10</w:t>
                          </w: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月</w:t>
                          </w:r>
                          <w:r>
                            <w:rPr>
                              <w:rFonts w:ascii="宋体" w:hAnsi="宋体" w:cs="宋体"/>
                              <w:sz w:val="18"/>
                              <w:szCs w:val="18"/>
                            </w:rPr>
                            <w:t>15</w:t>
                          </w: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日</w:t>
                          </w:r>
                        </w:p>
                      </w:txbxContent>
                    </v:textbox>
                  </v:shape>
                </v:group>
                <v:group id="_x0000_s1059" style="position:absolute;left:3544;top:6072;width:8250;height:506" coordorigin="3555,6105" coordsize="8250,506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v:shape id="_x0000_s1060" type="#_x0000_t176" style="position:absolute;left:3555;top:6105;width:8250;height:507;v-text-anchor:middle" o:gfxdata="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sqWW8AAAA&#10;2wAAAA8AAAAAAAAAAQAgAAAAIgAAAGRycy9kb3ducmV2LnhtbFBLAQIUABQAAAAIAIdO4kAzLwWe&#10;OwAAADkAAAAQAAAAAAAAAAEAIAAAAAsBAABkcnMvc2hhcGV4bWwueG1sUEsFBgAAAAAGAAYAWwEA&#10;ALUDAAAAAA==&#10;" fillcolor="#deebf7" strokecolor="#41719c" strokeweight="1pt"/>
                  <v:shape id="_x0000_s1061" type="#_x0000_t202" style="position:absolute;left:3640;top:6141;width:7985;height:432" o:gfxdata="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dbKougAAANsA&#10;AAAPAAAAAAAAAAEAIAAAACIAAABkcnMvZG93bnJldi54bWxQSwECFAAUAAAACACHTuJAMy8FnjsA&#10;AAA5AAAAEAAAAAAAAAABACAAAAAJAQAAZHJzL3NoYXBleG1sLnhtbFBLBQYAAAAABgAGAFsBAACz&#10;AwAAAAA=&#10;" fillcolor="#deebf7" stroked="f" strokeweight=".5pt">
                    <v:textbox>
                      <w:txbxContent>
                        <w:p w:rsidR="00CF26CC" w:rsidRDefault="00CF26CC">
                          <w:pPr>
                            <w:rPr>
                              <w:rFonts w:ascii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邮储银行助学贷款采用全线上申请，通过</w:t>
                          </w:r>
                          <w:r>
                            <w:rPr>
                              <w:rFonts w:ascii="宋体" w:hAnsi="宋体" w:cs="宋体"/>
                              <w:sz w:val="18"/>
                              <w:szCs w:val="18"/>
                            </w:rPr>
                            <w:t>APP</w:t>
                          </w: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或微信公众号即可申请，手续便捷</w:t>
                          </w:r>
                        </w:p>
                      </w:txbxContent>
                    </v:textbox>
                  </v:shape>
                </v:group>
                <v:group id="_x0000_s1062" style="position:absolute;left:3551;top:7289;width:8250;height:506" coordorigin="3562,6717" coordsize="8250,506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v:shape id="_x0000_s1063" type="#_x0000_t176" style="position:absolute;left:3562;top:6717;width:8250;height:507;v-text-anchor:middle" o:gfxdata="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NevZrsAAADb&#10;AAAADwAAAAAAAAABACAAAAAiAAAAZHJzL2Rvd25yZXYueG1sUEsBAhQAFAAAAAgAh07iQDMvBZ47&#10;AAAAOQAAABAAAAAAAAAAAQAgAAAACgEAAGRycy9zaGFwZXhtbC54bWxQSwUGAAAAAAYABgBbAQAA&#10;tAMAAAAA&#10;" fillcolor="#deebf7" strokecolor="#41719c" strokeweight="1pt"/>
                  <v:shape id="_x0000_s1064" type="#_x0000_t202" style="position:absolute;left:3647;top:6753;width:7985;height:432" o:gfxdata="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k60q74A&#10;AADbAAAADwAAAAAAAAABACAAAAAiAAAAZHJzL2Rvd25yZXYueG1sUEsBAhQAFAAAAAgAh07iQDMv&#10;BZ47AAAAOQAAABAAAAAAAAAAAQAgAAAADQEAAGRycy9zaGFwZXhtbC54bWxQSwUGAAAAAAYABgBb&#10;AQAAtwMAAAAA&#10;" fillcolor="#deebf7" stroked="f" strokeweight=".5pt">
                    <v:textbox>
                      <w:txbxContent>
                        <w:p w:rsidR="00CF26CC" w:rsidRDefault="00CF26CC">
                          <w:pPr>
                            <w:rPr>
                              <w:rFonts w:ascii="黑体" w:eastAsia="黑体" w:hAnsi="黑体" w:cs="黑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贷款额度不足的，还可申请邮储银行商业助学贷款，期限长、利率低，还可推荐勤工俭学岗位</w:t>
                          </w:r>
                        </w:p>
                      </w:txbxContent>
                    </v:textbox>
                  </v:shape>
                </v:group>
                <v:group id="_x0000_s1065" style="position:absolute;left:3538;top:6671;width:8250;height:506" coordorigin="3562,6717" coordsize="8250,506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v:shape id="流程图: 可选过程 55" o:spid="_x0000_s1066" type="#_x0000_t176" style="position:absolute;left:3562;top:6717;width:8250;height:507;v-text-anchor:middle" o:gfxdata="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Uv2vugAAANsA&#10;AAAPAAAAAAAAAAEAIAAAACIAAABkcnMvZG93bnJldi54bWxQSwECFAAUAAAACACHTuJAMy8FnjsA&#10;AAA5AAAAEAAAAAAAAAABACAAAAAJAQAAZHJzL3NoYXBleG1sLnhtbFBLBQYAAAAABgAGAFsBAACz&#10;AwAAAAA=&#10;" fillcolor="#deebf7" strokecolor="#41719c" strokeweight="1pt"/>
                  <v:shape id="文本框 54" o:spid="_x0000_s1067" type="#_x0000_t202" style="position:absolute;left:3647;top:6753;width:7985;height:432" o:gfxdata="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8vmYr4A&#10;AADbAAAADwAAAAAAAAABACAAAAAiAAAAZHJzL2Rvd25yZXYueG1sUEsBAhQAFAAAAAgAh07iQDMv&#10;BZ47AAAAOQAAABAAAAAAAAAAAQAgAAAADQEAAGRycy9zaGFwZXhtbC54bWxQSwUGAAAAAAYABgBb&#10;AQAAtwMAAAAA&#10;" fillcolor="#deebf7" stroked="f" strokeweight=".5pt">
                    <v:textbox>
                      <w:txbxContent>
                        <w:p w:rsidR="00CF26CC" w:rsidRDefault="00CF26CC">
                          <w:pPr>
                            <w:rPr>
                              <w:rFonts w:ascii="黑体" w:eastAsia="黑体" w:hAnsi="黑体" w:cs="黑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18"/>
                              <w:szCs w:val="18"/>
                            </w:rPr>
                            <w:t>资料简单，所有资料直接拍照、上传系统，无需提供复印件</w:t>
                          </w:r>
                        </w:p>
                        <w:p w:rsidR="00CF26CC" w:rsidRDefault="00CF26CC">
                          <w:pPr>
                            <w:rPr>
                              <w:rFonts w:ascii="黑体" w:eastAsia="黑体" w:hAnsi="黑体" w:cs="黑体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v:group>
              </v:group>
              <v:shape id="_x0000_s1068" type="#_x0000_t176" style="position:absolute;left:3555;top:5192;width:8250;height:507;v-text-anchor:middle" o:gfxdata="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2GEKW5AAAA2wAA&#10;AA8AAAAAAAAAAQAgAAAAIgAAAGRycy9kb3ducmV2LnhtbFBLAQIUABQAAAAIAIdO4kAzLwWeOwAA&#10;ADkAAAAQAAAAAAAAAAEAIAAAAAgBAABkcnMvc2hhcGV4bWwueG1sUEsFBgAAAAAGAAYAWwEAALID&#10;AAAAAA==&#10;" fillcolor="#deebf7" strokecolor="#41719c" strokeweight="1pt"/>
              <v:shape id="_x0000_s1069" type="#_x0000_t202" style="position:absolute;left:3625;top:5203;width:7845;height:432" o:gfxdata="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BMIS8AAAA&#10;2wAAAA8AAAAAAAAAAQAgAAAAIgAAAGRycy9kb3ducmV2LnhtbFBLAQIUABQAAAAIAIdO4kAzLwWe&#10;OwAAADkAAAAQAAAAAAAAAAEAIAAAAAsBAABkcnMvc2hhcGV4bWwueG1sUEsFBgAAAAAGAAYAWwEA&#10;ALUDAAAAAA==&#10;" fillcolor="#deebf7" stroked="f" strokeweight=".5pt">
                <v:textbox>
                  <w:txbxContent>
                    <w:p w:rsidR="00CF26CC" w:rsidRDefault="00CF26CC">
                      <w:pPr>
                        <w:rPr>
                          <w:rFonts w:ascii="黑体" w:eastAsia="黑体" w:hAnsi="黑体" w:cs="黑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预申请由高中学校统一组织，预申请选择邮储银行的，可领取精美礼品一份</w:t>
                      </w:r>
                    </w:p>
                  </w:txbxContent>
                </v:textbox>
              </v:shape>
            </v:group>
          </v:group>
        </w:pict>
      </w:r>
    </w:p>
    <w:p w:rsidR="00CF26CC" w:rsidRDefault="00CF26CC"/>
    <w:p w:rsidR="00CF26CC" w:rsidRDefault="00CF26CC"/>
    <w:p w:rsidR="00CF26CC" w:rsidRDefault="00CF26CC"/>
    <w:p w:rsidR="00CF26CC" w:rsidRDefault="00CF26CC"/>
    <w:p w:rsidR="00CF26CC" w:rsidRDefault="00CF26CC"/>
    <w:p w:rsidR="00CF26CC" w:rsidRDefault="00CF26CC"/>
    <w:p w:rsidR="00CF26CC" w:rsidRDefault="00CF26CC"/>
    <w:p w:rsidR="00CF26CC" w:rsidRDefault="00CF26CC"/>
    <w:p w:rsidR="00CF26CC" w:rsidRDefault="00CF26CC"/>
    <w:p w:rsidR="00CF26CC" w:rsidRDefault="00CF26CC"/>
    <w:p w:rsidR="00CF26CC" w:rsidRDefault="00CF26CC"/>
    <w:p w:rsidR="00CF26CC" w:rsidRDefault="00CF26CC">
      <w:r>
        <w:rPr>
          <w:noProof/>
        </w:rPr>
        <w:pict>
          <v:shape id="_x0000_s1070" type="#_x0000_t202" style="position:absolute;left:0;text-align:left;margin-left:7.5pt;margin-top:2.15pt;width:2in;height:2in;z-index:251658240;mso-wrap-style:none" o:gfxdata="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Bd+&#10;/7DYAAAACgEAAA8AAAAAAAAAAQAgAAAAIgAAAGRycy9kb3ducmV2LnhtbFBLAQIUABQAAAAIAIdO&#10;4kBCAVQnlQIAAAIFAAAOAAAAAAAAAAEAIAAAACcBAABkcnMvZTJvRG9jLnhtbFBLBQYAAAAABgAG&#10;AFkBAAAuBgAAAAA=&#10;" filled="f" stroked="f" strokeweight=".5pt">
            <v:textbox style="mso-fit-shape-to-text:t">
              <w:txbxContent>
                <w:p w:rsidR="00CF26CC" w:rsidRDefault="00CF26CC">
                  <w:pPr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二、续贷申请</w:t>
                  </w:r>
                </w:p>
              </w:txbxContent>
            </v:textbox>
          </v:shape>
        </w:pict>
      </w:r>
    </w:p>
    <w:p w:rsidR="00CF26CC" w:rsidRDefault="00CF26CC"/>
    <w:p w:rsidR="00CF26CC" w:rsidRDefault="00CF26CC">
      <w:r>
        <w:rPr>
          <w:noProof/>
        </w:rPr>
        <w:pict>
          <v:group id="组合 44" o:spid="_x0000_s1071" style="position:absolute;left:0;text-align:left;margin-left:95.7pt;margin-top:2.8pt;width:252.15pt;height:68.25pt;z-index:251659264" coordorigin="3334,2927" coordsize="4887,1365" o:gfxdata="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">
            <v:group id="组合 42" o:spid="_x0000_s1072" style="position:absolute;left:3334;top:2942;width:1327;height:1350" coordorigin="3334,2942" coordsize="1327,1350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<v:roundrect id="圆角矩形 5" o:spid="_x0000_s1073" style="position:absolute;left:3334;top:2942;width:1327;height:1350;v-text-anchor:middle" arcsize="10923f" o:gfxdata="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Tmp0vQAA&#10;ANsAAAAPAAAAAAAAAAEAIAAAACIAAABkcnMvZG93bnJldi54bWxQSwECFAAUAAAACACHTuJAMy8F&#10;njsAAAA5AAAAEAAAAAAAAAABACAAAAAMAQAAZHJzL3NoYXBleG1sLnhtbFBLBQYAAAAABgAGAFsB&#10;AAC2AwAAAAA=&#10;" fillcolor="#fbe5d6" strokecolor="#41719c" strokeweight="1pt">
                <v:stroke joinstyle="miter"/>
              </v:roundrect>
              <v:shape id="文本框 7" o:spid="_x0000_s1074" type="#_x0000_t202" style="position:absolute;left:3385;top:3191;width:1196;height:773" o:gfxdata="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AAuC/&#10;AAAA2wAAAA8AAAAAAAAAAQAgAAAAIgAAAGRycy9kb3ducmV2LnhtbFBLAQIUABQAAAAIAIdO4kAz&#10;LwWeOwAAADkAAAAQAAAAAAAAAAEAIAAAAA4BAABkcnMvc2hhcGV4bWwueG1sUEsFBgAAAAAGAAYA&#10;WwEAALgDAAAAAA==&#10;" fillcolor="#fbe5d6" stroked="f" strokeweight=".5pt">
                <v:textbox>
                  <w:txbxContent>
                    <w:p w:rsidR="00CF26CC" w:rsidRDefault="00CF26C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高校回执确认</w:t>
                      </w:r>
                    </w:p>
                  </w:txbxContent>
                </v:textbox>
              </v:shape>
            </v:group>
            <v:group id="组合 41" o:spid="_x0000_s1075" style="position:absolute;left:6498;top:2927;width:1723;height:1350" coordorigin="6520,2927" coordsize="1723,1350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<v:shape id="右箭头 17" o:spid="_x0000_s1076" type="#_x0000_t13" style="position:absolute;left:6520;top:3355;width:358;height:508;v-text-anchor:middle" o:gfxdata="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SVrDL4A&#10;AADbAAAADwAAAAAAAAABACAAAAAiAAAAZHJzL2Rvd25yZXYueG1sUEsBAhQAFAAAAAgAh07iQDMv&#10;BZ47AAAAOQAAABAAAAAAAAAAAQAgAAAADQEAAGRycy9zaGFwZXhtbC54bWxQSwUGAAAAAAYABgBb&#10;AQAAtwMAAAAA&#10;" adj="10800" fillcolor="#5b9bd5" strokecolor="#41719c" strokeweight="1pt"/>
              <v:roundrect id="圆角矩形 16" o:spid="_x0000_s1077" style="position:absolute;left:6916;top:2927;width:1327;height:1350;v-text-anchor:middle" arcsize="10923f" o:gfxdata="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1bHe5AAAA2wAA&#10;AA8AAAAAAAAAAQAgAAAAIgAAAGRycy9kb3ducmV2LnhtbFBLAQIUABQAAAAIAIdO4kAzLwWeOwAA&#10;ADkAAAAQAAAAAAAAAAEAIAAAAAgBAABkcnMvc2hhcGV4bWwueG1sUEsFBgAAAAAGAAYAWwEAALID&#10;AAAAAA==&#10;" fillcolor="#fbe5d6" strokecolor="#41719c" strokeweight="1pt">
                <v:stroke joinstyle="miter"/>
              </v:roundrect>
              <v:shape id="文本框 18" o:spid="_x0000_s1078" type="#_x0000_t202" style="position:absolute;left:6997;top:3171;width:1164;height:1025" o:gfxdata="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3sE474A&#10;AADbAAAADwAAAAAAAAABACAAAAAiAAAAZHJzL2Rvd25yZXYueG1sUEsBAhQAFAAAAAgAh07iQDMv&#10;BZ47AAAAOQAAABAAAAAAAAAAAQAgAAAADQEAAGRycy9zaGFwZXhtbC54bWxQSwUGAAAAAAYABgBb&#10;AQAAtwMAAAAA&#10;" fillcolor="#fbe5d6" stroked="f" strokeweight=".5pt">
                <v:textbox>
                  <w:txbxContent>
                    <w:p w:rsidR="00CF26CC" w:rsidRDefault="00CF26C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银行放款</w:t>
                      </w:r>
                    </w:p>
                  </w:txbxContent>
                </v:textbox>
              </v:shape>
            </v:group>
            <v:group id="组合 43" o:spid="_x0000_s1079" style="position:absolute;left:4718;top:2940;width:1722;height:1350" coordorigin="4718,2940" coordsize="1722,1350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<v:shape id="右箭头 8" o:spid="_x0000_s1080" type="#_x0000_t13" style="position:absolute;left:4718;top:3368;width:358;height:508;v-text-anchor:middle" o:gfxdata="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YsY9&#10;wAAAANsAAAAPAAAAAAAAAAEAIAAAACIAAABkcnMvZG93bnJldi54bWxQSwECFAAUAAAACACHTuJA&#10;My8FnjsAAAA5AAAAEAAAAAAAAAABACAAAAAPAQAAZHJzL3NoYXBleG1sLnhtbFBLBQYAAAAABgAG&#10;AFsBAAC5AwAAAAA=&#10;" adj="10800" fillcolor="#5b9bd5" strokecolor="#41719c" strokeweight="1pt"/>
              <v:roundrect id="圆角矩形 10" o:spid="_x0000_s1081" style="position:absolute;left:5114;top:2940;width:1327;height:1350;v-text-anchor:middle" arcsize="10923f" o:gfxdata="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N/y0O2AAAA2wAAAA8A&#10;AAAAAAAAAQAgAAAAIgAAAGRycy9kb3ducmV2LnhtbFBLAQIUABQAAAAIAIdO4kAzLwWeOwAAADkA&#10;AAAQAAAAAAAAAAEAIAAAAAUBAABkcnMvc2hhcGV4bWwueG1sUEsFBgAAAAAGAAYAWwEAAK8DAAAA&#10;AA==&#10;" fillcolor="#fbe5d6" strokecolor="#41719c" strokeweight="1pt">
                <v:stroke joinstyle="miter"/>
              </v:roundrect>
              <v:shape id="文本框 25" o:spid="_x0000_s1082" type="#_x0000_t202" style="position:absolute;left:5196;top:3229;width:1164;height:808" o:gfxdata="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Bxo9e/&#10;AAAA2wAAAA8AAAAAAAAAAQAgAAAAIgAAAGRycy9kb3ducmV2LnhtbFBLAQIUABQAAAAIAIdO4kAz&#10;LwWeOwAAADkAAAAQAAAAAAAAAAEAIAAAAA4BAABkcnMvc2hhcGV4bWwueG1sUEsFBgAAAAAGAAYA&#10;WwEAALgDAAAAAA==&#10;" fillcolor="#fbe5d6" stroked="f" strokeweight=".5pt">
                <v:textbox>
                  <w:txbxContent>
                    <w:p w:rsidR="00CF26CC" w:rsidRDefault="00CF26C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线上复核</w:t>
                      </w:r>
                    </w:p>
                  </w:txbxContent>
                </v:textbox>
              </v:shape>
            </v:group>
          </v:group>
        </w:pict>
      </w:r>
    </w:p>
    <w:p w:rsidR="00CF26CC" w:rsidRDefault="00CF26CC"/>
    <w:p w:rsidR="00CF26CC" w:rsidRDefault="00CF26CC"/>
    <w:p w:rsidR="00CF26CC" w:rsidRDefault="00CF26CC">
      <w:r>
        <w:rPr>
          <w:noProof/>
        </w:rPr>
        <w:pict>
          <v:group id="_x0000_s1083" style="position:absolute;left:0;text-align:left;margin-left:-13.9pt;margin-top:7.95pt;width:438.85pt;height:87.25pt;z-index:251660288" coordorigin="3030,4561" coordsize="8777,1745" o:gfxdata="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Ct8ewT2gAAAAoBAAAPAAAAAAAAAAEAIAAAACIAAABkcnMvZG93bnJldi54bWxQSwEC&#10;FAAUAAAACACHTuJAodbFJBAFAAC7FQAADgAAAAAAAAABACAAAAApAQAAZHJzL2Uyb0RvYy54bWxQ&#10;SwUGAAAAAAYABgBZAQAAqwgAAAAA&#10;">
            <v:shape id="文本框 27" o:spid="_x0000_s1084" type="#_x0000_t202" style="position:absolute;left:3030;top:4561;width:1939;height:456" o:gfxdata="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ePChi2AAAA3AAAAA8A&#10;AAAAAAAAAQAgAAAAIgAAAGRycy9kb3ducmV2LnhtbFBLAQIUABQAAAAIAIdO4kAzLwWeOwAAADkA&#10;AAAQAAAAAAAAAAEAIAAAAAUBAABkcnMvc2hhcGV4bWwueG1sUEsFBgAAAAAGAAYAWwEAAK8DAAAA&#10;AA==&#10;" filled="f" stroked="f" strokeweight=".5pt">
              <v:textbox style="mso-fit-shape-to-text:t">
                <w:txbxContent>
                  <w:p w:rsidR="00CF26CC" w:rsidRPr="00620C68" w:rsidRDefault="00CF26CC">
                    <w:pPr>
                      <w:rPr>
                        <w:b/>
                        <w:color w:val="000000"/>
                        <w:sz w:val="24"/>
                      </w:rPr>
                    </w:pPr>
                    <w:r w:rsidRPr="00620C68">
                      <w:rPr>
                        <w:rFonts w:hint="eastAsia"/>
                        <w:b/>
                        <w:color w:val="000000"/>
                        <w:sz w:val="24"/>
                      </w:rPr>
                      <w:t>注意事项</w:t>
                    </w:r>
                  </w:p>
                </w:txbxContent>
              </v:textbox>
            </v:shape>
            <v:group id="组合 13" o:spid="_x0000_s1085" style="position:absolute;left:3555;top:5192;width:8252;height:1114" coordorigin="3555,5192" coordsize="8252,1114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<v:group id="组合 58" o:spid="_x0000_s1086" style="position:absolute;left:3557;top:5799;width:8250;height:507" coordorigin="3568,5480" coordsize="8250,507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<v:shape id="流程图: 可选过程 46" o:spid="_x0000_s1087" type="#_x0000_t176" style="position:absolute;left:3568;top:5480;width:8250;height:507;v-text-anchor:middle" o:gfxdata="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xcM6ugAAANwA&#10;AAAPAAAAAAAAAAEAIAAAACIAAABkcnMvZG93bnJldi54bWxQSwECFAAUAAAACACHTuJAMy8FnjsA&#10;AAA5AAAAEAAAAAAAAAABACAAAAAJAQAAZHJzL3NoYXBleG1sLnhtbFBLBQYAAAAABgAGAFsBAACz&#10;AwAAAAA=&#10;" fillcolor="#deebf7" strokecolor="#41719c" strokeweight="1pt"/>
                <v:shape id="文本框 47" o:spid="_x0000_s1088" type="#_x0000_t202" style="position:absolute;left:3653;top:5516;width:7892;height:432" o:gfxdata="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4V3rP&#10;wAAAANwAAAAPAAAAAAAAAAEAIAAAACIAAABkcnMvZG93bnJldi54bWxQSwECFAAUAAAACACHTuJA&#10;My8FnjsAAAA5AAAAEAAAAAAAAAABACAAAAAPAQAAZHJzL3NoYXBleG1sLnhtbFBLBQYAAAAABgAG&#10;AFsBAAC5AwAAAAA=&#10;" fillcolor="#deebf7" stroked="f" strokeweight=".5pt">
                  <v:textbox>
                    <w:txbxContent>
                      <w:p w:rsidR="00CF26CC" w:rsidRDefault="00CF26CC">
                        <w:pPr>
                          <w:rPr>
                            <w:rFonts w:ascii="黑体" w:eastAsia="黑体" w:hAnsi="黑体" w:cs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就读省外高校的，学生登录系统打印《高校回执》，学校盖章后，拍照上传系统即可</w:t>
                        </w:r>
                      </w:p>
                    </w:txbxContent>
                  </v:textbox>
                </v:shape>
              </v:group>
              <v:shape id="流程图: 可选过程 11" o:spid="_x0000_s1089" type="#_x0000_t176" style="position:absolute;left:3555;top:5192;width:8250;height:507;v-text-anchor:middle" o:gfxdata="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SjbHvQAA&#10;ANwAAAAPAAAAAAAAAAEAIAAAACIAAABkcnMvZG93bnJldi54bWxQSwECFAAUAAAACACHTuJAMy8F&#10;njsAAAA5AAAAEAAAAAAAAAABACAAAAAMAQAAZHJzL3NoYXBleG1sLnhtbFBLBQYAAAAABgAGAFsB&#10;AAC2AwAAAAA=&#10;" fillcolor="#deebf7" strokecolor="#41719c" strokeweight="1pt"/>
              <v:shape id="文本框 12" o:spid="_x0000_s1090" type="#_x0000_t202" style="position:absolute;left:3625;top:5203;width:7845;height:432" o:gfxdata="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dxXpvQAA&#10;ANwAAAAPAAAAAAAAAAEAIAAAACIAAABkcnMvZG93bnJldi54bWxQSwECFAAUAAAACACHTuJAMy8F&#10;njsAAAA5AAAAEAAAAAAAAAABACAAAAAMAQAAZHJzL3NoYXBleG1sLnhtbFBLBQYAAAAABgAGAFsB&#10;AAC2AwAAAAA=&#10;" fillcolor="#deebf7" stroked="f" strokeweight=".5pt">
                <v:textbox>
                  <w:txbxContent>
                    <w:p w:rsidR="00CF26CC" w:rsidRDefault="00CF26CC">
                      <w:pPr>
                        <w:rPr>
                          <w:rFonts w:ascii="黑体" w:eastAsia="黑体" w:hAnsi="黑体" w:cs="黑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就读省内高校的，由学校统一汇总回执信息，华安保险后台统一确认</w:t>
                      </w:r>
                    </w:p>
                  </w:txbxContent>
                </v:textbox>
              </v:shape>
            </v:group>
          </v:group>
        </w:pict>
      </w:r>
    </w:p>
    <w:p w:rsidR="00CF26CC" w:rsidRDefault="00CF26CC"/>
    <w:p w:rsidR="00CF26CC" w:rsidRDefault="00CF26CC"/>
    <w:p w:rsidR="00CF26CC" w:rsidRDefault="00CF26CC"/>
    <w:p w:rsidR="00CF26CC" w:rsidRDefault="00CF26CC"/>
    <w:p w:rsidR="00CF26CC" w:rsidRDefault="00CF26CC">
      <w:r>
        <w:rPr>
          <w:noProof/>
        </w:rPr>
        <w:pict>
          <v:shape id="_x0000_s1091" type="#_x0000_t202" style="position:absolute;left:0;text-align:left;margin-left:8.65pt;margin-top:11.65pt;width:2in;height:2in;z-index:251653120;mso-wrap-style:none" o:gfxdata="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KDw5FXW&#10;AAAACQEAAA8AAAAAAAAAAQAgAAAAIgAAAGRycy9kb3ducmV2LnhtbFBLAQIUABQAAAAIAIdO4kBC&#10;U79jlAIAAAIFAAAOAAAAAAAAAAEAIAAAACUBAABkcnMvZTJvRG9jLnhtbFBLBQYAAAAABgAGAFkB&#10;AAArBgAAAAA=&#10;" filled="f" stroked="f" strokeweight=".5pt">
            <v:textbox style="mso-fit-shape-to-text:t">
              <w:txbxContent>
                <w:p w:rsidR="00CF26CC" w:rsidRPr="00620C68" w:rsidRDefault="00CF26CC">
                  <w:pPr>
                    <w:rPr>
                      <w:b/>
                      <w:color w:val="000000"/>
                      <w:sz w:val="24"/>
                    </w:rPr>
                  </w:pPr>
                  <w:r w:rsidRPr="00620C68">
                    <w:rPr>
                      <w:rFonts w:hint="eastAsia"/>
                      <w:b/>
                      <w:color w:val="000000"/>
                      <w:sz w:val="24"/>
                    </w:rPr>
                    <w:t>三、联系咨询</w:t>
                  </w:r>
                </w:p>
              </w:txbxContent>
            </v:textbox>
          </v:shape>
        </w:pict>
      </w:r>
    </w:p>
    <w:p w:rsidR="00CF26CC" w:rsidRDefault="00CF26CC"/>
    <w:p w:rsidR="00CF26CC" w:rsidRDefault="00CF26CC">
      <w:r>
        <w:rPr>
          <w:noProof/>
        </w:rPr>
        <w:pict>
          <v:shape id="_x0000_s1092" type="#_x0000_t202" style="position:absolute;left:0;text-align:left;margin-left:7.55pt;margin-top:7.45pt;width:412.1pt;height:2in;z-index:251654144" o:gfxdata="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K0UlT1AAA&#10;AAgBAAAPAAAAAAAAAAEAIAAAACIAAABkcnMvZG93bnJldi54bWxQSwECFAAUAAAACACHTuJA5Ia9&#10;NSICAAAbBAAADgAAAAAAAAABACAAAAAjAQAAZHJzL2Uyb0RvYy54bWxQSwUGAAAAAAYABgBZAQAA&#10;twUAAAAA&#10;" filled="f" stroked="f" strokeweight=".5pt">
            <v:textbox style="mso-fit-shape-to-text:t">
              <w:txbxContent>
                <w:p w:rsidR="00CF26CC" w:rsidRPr="00620C68" w:rsidRDefault="00CF26CC">
                  <w:pPr>
                    <w:rPr>
                      <w:b/>
                      <w:color w:val="A5A5A5"/>
                      <w:sz w:val="24"/>
                    </w:rPr>
                  </w:pPr>
                  <w:r w:rsidRPr="00620C68">
                    <w:rPr>
                      <w:rFonts w:hint="eastAsia"/>
                      <w:b/>
                      <w:color w:val="A5A5A5"/>
                      <w:sz w:val="24"/>
                    </w:rPr>
                    <w:t>您可通过拨打电话：</w:t>
                  </w:r>
                  <w:r w:rsidRPr="00620C68">
                    <w:rPr>
                      <w:b/>
                      <w:color w:val="A5A5A5"/>
                      <w:sz w:val="24"/>
                    </w:rPr>
                    <w:t>95556/0591-87613838</w:t>
                  </w:r>
                  <w:r w:rsidRPr="00620C68">
                    <w:rPr>
                      <w:rFonts w:hint="eastAsia"/>
                      <w:b/>
                      <w:color w:val="A5A5A5"/>
                      <w:sz w:val="24"/>
                    </w:rPr>
                    <w:t>或下载</w:t>
                  </w:r>
                  <w:r w:rsidRPr="00620C68">
                    <w:rPr>
                      <w:b/>
                      <w:color w:val="A5A5A5"/>
                      <w:sz w:val="24"/>
                    </w:rPr>
                    <w:t>APP</w:t>
                  </w:r>
                  <w:r w:rsidRPr="00620C68">
                    <w:rPr>
                      <w:rFonts w:hint="eastAsia"/>
                      <w:b/>
                      <w:color w:val="A5A5A5"/>
                      <w:sz w:val="24"/>
                    </w:rPr>
                    <w:t>了解贷款详情。</w:t>
                  </w:r>
                </w:p>
              </w:txbxContent>
            </v:textbox>
          </v:shape>
        </w:pict>
      </w:r>
    </w:p>
    <w:p w:rsidR="00CF26CC" w:rsidRDefault="00CF26CC"/>
    <w:p w:rsidR="00CF26CC" w:rsidRDefault="00CF26CC">
      <w:pPr>
        <w:tabs>
          <w:tab w:val="left" w:pos="2301"/>
        </w:tabs>
        <w:jc w:val="left"/>
      </w:pPr>
      <w:r>
        <w:rPr>
          <w:noProof/>
        </w:rPr>
        <w:pict>
          <v:shape id="_x0000_s1093" type="#_x0000_t202" style="position:absolute;margin-left:234.15pt;margin-top:76.75pt;width:2in;height:2in;z-index:251662336;mso-wrap-style:none" o:gfxdata="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DJAV7YAAAACwEA&#10;AA8AAAAAAAAAAQAgAAAAIgAAAGRycy9kb3ducmV2LnhtbFBLAQIUABQAAAAIAIdO4kBrCOLAGgIA&#10;ABsEAAAOAAAAAAAAAAEAIAAAACcBAABkcnMvZTJvRG9jLnhtbFBLBQYAAAAABgAGAFkBAACzBQAA&#10;AAA=&#10;" filled="f" stroked="f" strokeweight=".5pt">
            <v:textbox style="mso-fit-shape-to-text:t">
              <w:txbxContent>
                <w:p w:rsidR="00CF26CC" w:rsidRPr="00620C68" w:rsidRDefault="00CF26CC">
                  <w:pPr>
                    <w:rPr>
                      <w:b/>
                      <w:color w:val="5B9BD5"/>
                      <w:sz w:val="15"/>
                      <w:szCs w:val="15"/>
                    </w:rPr>
                  </w:pPr>
                  <w:r w:rsidRPr="00620C68">
                    <w:rPr>
                      <w:rFonts w:hint="eastAsia"/>
                      <w:b/>
                      <w:color w:val="5B9BD5"/>
                      <w:sz w:val="18"/>
                      <w:szCs w:val="18"/>
                    </w:rPr>
                    <w:t>商业助贷申请</w:t>
                  </w:r>
                  <w:r w:rsidRPr="00620C68">
                    <w:rPr>
                      <w:b/>
                      <w:color w:val="5B9BD5"/>
                      <w:sz w:val="18"/>
                      <w:szCs w:val="18"/>
                    </w:rPr>
                    <w:t>APP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202" style="position:absolute;margin-left:108.95pt;margin-top:77pt;width:2in;height:2in;z-index:251661312;mso-wrap-style:none" o:gfxdata="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5FhT0NgAAAALAQAA&#10;DwAAAAAAAAABACAAAAAiAAAAZHJzL2Rvd25yZXYueG1sUEsBAhQAFAAAAAgAh07iQOYH+vYZAgAA&#10;GwQAAA4AAAAAAAAAAQAgAAAAJwEAAGRycy9lMm9Eb2MueG1sUEsFBgAAAAAGAAYAWQEAALIFAAAA&#10;AA==&#10;" filled="f" stroked="f" strokeweight=".5pt">
            <v:textbox style="mso-fit-shape-to-text:t">
              <w:txbxContent>
                <w:p w:rsidR="00CF26CC" w:rsidRPr="00620C68" w:rsidRDefault="00CF26CC">
                  <w:pPr>
                    <w:rPr>
                      <w:b/>
                      <w:color w:val="5B9BD5"/>
                      <w:sz w:val="18"/>
                      <w:szCs w:val="18"/>
                    </w:rPr>
                  </w:pPr>
                  <w:r w:rsidRPr="00620C68">
                    <w:rPr>
                      <w:rFonts w:hint="eastAsia"/>
                      <w:b/>
                      <w:color w:val="5B9BD5"/>
                      <w:sz w:val="18"/>
                      <w:szCs w:val="18"/>
                    </w:rPr>
                    <w:t>助学贷款申请</w:t>
                  </w:r>
                  <w:r w:rsidRPr="00620C68">
                    <w:rPr>
                      <w:b/>
                      <w:color w:val="5B9BD5"/>
                      <w:sz w:val="18"/>
                      <w:szCs w:val="18"/>
                    </w:rPr>
                    <w:t>APP</w:t>
                  </w:r>
                </w:p>
              </w:txbxContent>
            </v:textbox>
          </v:shape>
        </w:pict>
      </w:r>
      <w:r>
        <w:tab/>
      </w:r>
      <w:r w:rsidRPr="00B7482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23" o:spid="_x0000_i1025" type="#_x0000_t75" alt="kk_image" style="width:76.5pt;height:64.5pt;visibility:visible">
            <v:imagedata r:id="rId4" o:title=""/>
          </v:shape>
        </w:pict>
      </w:r>
      <w:r>
        <w:t xml:space="preserve">        </w:t>
      </w:r>
      <w:r w:rsidRPr="00B7482C">
        <w:rPr>
          <w:noProof/>
        </w:rPr>
        <w:pict>
          <v:shape id="图片 124" o:spid="_x0000_i1026" type="#_x0000_t75" alt="kk_image1" style="width:1in;height:64.5pt;visibility:visible">
            <v:imagedata r:id="rId5" o:title=""/>
          </v:shape>
        </w:pict>
      </w:r>
    </w:p>
    <w:p w:rsidR="00CF26CC" w:rsidRDefault="00CF26CC">
      <w:pPr>
        <w:tabs>
          <w:tab w:val="left" w:pos="2301"/>
        </w:tabs>
        <w:jc w:val="left"/>
      </w:pPr>
    </w:p>
    <w:p w:rsidR="00CF26CC" w:rsidRDefault="00CF26CC">
      <w:pPr>
        <w:tabs>
          <w:tab w:val="left" w:pos="2301"/>
        </w:tabs>
        <w:jc w:val="left"/>
      </w:pPr>
      <w:bookmarkStart w:id="0" w:name="_GoBack"/>
      <w:bookmarkEnd w:id="0"/>
      <w:r>
        <w:t xml:space="preserve">    </w:t>
      </w:r>
    </w:p>
    <w:sectPr w:rsidR="00CF26CC" w:rsidSect="001E2187">
      <w:pgSz w:w="11906" w:h="16838"/>
      <w:pgMar w:top="1383" w:right="1800" w:bottom="1327" w:left="180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187"/>
    <w:rsid w:val="000313C8"/>
    <w:rsid w:val="001E2187"/>
    <w:rsid w:val="00620C68"/>
    <w:rsid w:val="00B11A75"/>
    <w:rsid w:val="00B7482C"/>
    <w:rsid w:val="00CF26CC"/>
    <w:rsid w:val="1DE52123"/>
    <w:rsid w:val="22500DE9"/>
    <w:rsid w:val="28EC75D5"/>
    <w:rsid w:val="4A654F27"/>
    <w:rsid w:val="69E539D5"/>
    <w:rsid w:val="7F5D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18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E21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</Words>
  <Characters>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wuzibiao</dc:creator>
  <cp:keywords/>
  <dc:description/>
  <cp:lastModifiedBy>cuc</cp:lastModifiedBy>
  <cp:revision>2</cp:revision>
  <cp:lastPrinted>2018-03-23T04:02:00Z</cp:lastPrinted>
  <dcterms:created xsi:type="dcterms:W3CDTF">2014-10-29T12:08:00Z</dcterms:created>
  <dcterms:modified xsi:type="dcterms:W3CDTF">2018-03-23T04:02:00Z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